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13C26" w14:textId="25389DC0" w:rsidR="001E514C" w:rsidRPr="00695770" w:rsidRDefault="000D3817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Angsana New" w:hAnsi="Angsana New" w:cs="Angsana New"/>
          <w:cs/>
        </w:rPr>
      </w:pPr>
      <w:r w:rsidRPr="00695770">
        <w:rPr>
          <w:rFonts w:ascii="Angsana New" w:hAnsi="Angsana New" w:cs="Angsana New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E56B46" wp14:editId="7A5120FC">
                <wp:simplePos x="0" y="0"/>
                <wp:positionH relativeFrom="column">
                  <wp:posOffset>4800600</wp:posOffset>
                </wp:positionH>
                <wp:positionV relativeFrom="paragraph">
                  <wp:posOffset>-800100</wp:posOffset>
                </wp:positionV>
                <wp:extent cx="800100" cy="571500"/>
                <wp:effectExtent l="0" t="0" r="0" b="0"/>
                <wp:wrapNone/>
                <wp:docPr id="142093881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16306" id="Rectangle 15" o:spid="_x0000_s1026" style="position:absolute;margin-left:378pt;margin-top:-63pt;width:63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" stroked="f">
                <v:path arrowok="t"/>
              </v:rect>
            </w:pict>
          </mc:Fallback>
        </mc:AlternateContent>
      </w:r>
      <w:r w:rsidR="004942AE" w:rsidRPr="00960EBC">
        <w:rPr>
          <w:rFonts w:ascii="Angsana New" w:hAnsi="Angsana New" w:cs="Angsana New"/>
        </w:rPr>
        <w:t>APPENDIX</w:t>
      </w:r>
      <w:r w:rsidR="004942AE">
        <w:rPr>
          <w:rFonts w:ascii="Angsana New" w:hAnsi="Angsana New" w:cs="Angsana New"/>
        </w:rPr>
        <w:t xml:space="preserve"> </w:t>
      </w:r>
      <w:r w:rsidR="00960EBC">
        <w:rPr>
          <w:rFonts w:ascii="Angsana New" w:hAnsi="Angsana New" w:cs="Angsana New"/>
          <w:color w:val="FF0000"/>
        </w:rPr>
        <w:t>[A/B/C]</w:t>
      </w:r>
    </w:p>
    <w:p w14:paraId="0A0D1FD3" w14:textId="655155F4" w:rsidR="00FF688D" w:rsidRPr="00695770" w:rsidRDefault="00960EBC" w:rsidP="00B22C1D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color w:val="FF0000"/>
        </w:rPr>
        <w:t>[</w:t>
      </w:r>
      <w:r w:rsidRPr="00960EBC">
        <w:rPr>
          <w:rFonts w:ascii="Angsana New" w:hAnsi="Angsana New" w:cs="Angsana New"/>
          <w:color w:val="FF0000"/>
        </w:rPr>
        <w:t>Title of the Appendix</w:t>
      </w:r>
      <w:r>
        <w:rPr>
          <w:rFonts w:ascii="Angsana New" w:hAnsi="Angsana New" w:cs="Angsana New"/>
          <w:color w:val="FF0000"/>
        </w:rPr>
        <w:t>]</w:t>
      </w:r>
    </w:p>
    <w:p w14:paraId="348AA6F6" w14:textId="77777777" w:rsidR="00767CDA" w:rsidRPr="00695770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eastAsia="Times New Roman" w:hAnsi="Angsana New" w:cs="Angsana New"/>
          <w:color w:val="FF0000"/>
          <w:sz w:val="32"/>
          <w:szCs w:val="32"/>
          <w:cs/>
          <w:lang w:val="ru-RU" w:eastAsia="ru-RU"/>
        </w:rPr>
      </w:pPr>
    </w:p>
    <w:p w14:paraId="463405E1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ind w:left="864"/>
        <w:jc w:val="left"/>
        <w:rPr>
          <w:rFonts w:ascii="Angsana New" w:hAnsi="Angsana New" w:cs="Angsana New"/>
          <w:b w:val="0"/>
          <w:bCs w:val="0"/>
          <w:color w:val="FF0000"/>
          <w:sz w:val="32"/>
          <w:szCs w:val="32"/>
        </w:rPr>
      </w:pP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instrText xml:space="preserve"> </w:instrText>
      </w:r>
      <w:r w:rsidRPr="00767CDA">
        <w:rPr>
          <w:rFonts w:ascii="Angsana New" w:hAnsi="Angsana New" w:cs="Angsana New" w:hint="cs"/>
          <w:b w:val="0"/>
          <w:bCs w:val="0"/>
          <w:color w:val="FF0000"/>
          <w:sz w:val="32"/>
          <w:szCs w:val="32"/>
        </w:rPr>
        <w:instrText>MACROBUTTON  AcceptAllChangesInDoc ............</w:instrText>
      </w:r>
      <w:r w:rsidRPr="00767CDA">
        <w:rPr>
          <w:rFonts w:ascii="Angsana New" w:hAnsi="Angsana New" w:cs="Angsana New" w:hint="cs"/>
          <w:b w:val="0"/>
          <w:bCs w:val="0"/>
          <w:color w:val="FF0000"/>
          <w:sz w:val="32"/>
          <w:szCs w:val="32"/>
          <w:cs/>
        </w:rPr>
        <w:instrText>................................................................................................................................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instrText xml:space="preserve">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fldChar w:fldCharType="end"/>
      </w:r>
    </w:p>
    <w:p w14:paraId="54D272C3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28897D81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3DA08F76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53AC744A" w14:textId="77777777" w:rsidR="00767CDA" w:rsidRPr="00767CDA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Angsana New" w:hAnsi="Angsana New"/>
          <w:sz w:val="32"/>
          <w:szCs w:val="32"/>
          <w:lang w:val="en-US" w:eastAsia="en-US"/>
        </w:rPr>
      </w:pPr>
      <w:r w:rsidRPr="00767CDA">
        <w:rPr>
          <w:rFonts w:ascii="Angsana New" w:hAnsi="Angsana New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/>
          <w:color w:val="FF0000"/>
          <w:sz w:val="32"/>
          <w:szCs w:val="32"/>
        </w:rPr>
        <w:fldChar w:fldCharType="end"/>
      </w:r>
    </w:p>
    <w:p w14:paraId="19F60D3B" w14:textId="77777777" w:rsidR="001E514C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color w:val="FF0000"/>
          <w:sz w:val="32"/>
          <w:szCs w:val="32"/>
        </w:rPr>
      </w:pP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  <w:r w:rsidR="001E514C" w:rsidRPr="00767CDA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instrText xml:space="preserve">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>MACROBUTTON  AcceptAllChangesInDoc ...........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instrText xml:space="preserve">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fldChar w:fldCharType="end"/>
      </w:r>
    </w:p>
    <w:p w14:paraId="0F665BD1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64DD0A0F" w14:textId="77777777" w:rsidR="00767CDA" w:rsidRPr="00767CDA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Angsana New" w:hAnsi="Angsana New"/>
          <w:sz w:val="32"/>
          <w:szCs w:val="32"/>
          <w:lang w:val="en-US" w:eastAsia="en-US"/>
        </w:rPr>
      </w:pPr>
      <w:r w:rsidRPr="00767CDA">
        <w:rPr>
          <w:rFonts w:ascii="Angsana New" w:hAnsi="Angsana New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/>
          <w:color w:val="FF0000"/>
          <w:sz w:val="32"/>
          <w:szCs w:val="32"/>
        </w:rPr>
        <w:fldChar w:fldCharType="end"/>
      </w:r>
    </w:p>
    <w:p w14:paraId="0ED7D6F1" w14:textId="77777777" w:rsidR="00D659A9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imes New Roman" w:hAnsi="Times New Roman"/>
        </w:rPr>
      </w:pP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095D87D6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6430DDA1" w14:textId="77777777" w:rsidR="00767CDA" w:rsidRPr="00767CDA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Angsana New" w:hAnsi="Angsana New"/>
          <w:sz w:val="32"/>
          <w:szCs w:val="32"/>
          <w:lang w:val="en-US" w:eastAsia="en-US"/>
        </w:rPr>
      </w:pPr>
      <w:r w:rsidRPr="00767CDA">
        <w:rPr>
          <w:rFonts w:ascii="Angsana New" w:hAnsi="Angsana New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/>
          <w:color w:val="FF0000"/>
          <w:sz w:val="32"/>
          <w:szCs w:val="32"/>
        </w:rPr>
        <w:fldChar w:fldCharType="end"/>
      </w:r>
    </w:p>
    <w:p w14:paraId="41B34EDE" w14:textId="77777777" w:rsidR="00767CDA" w:rsidRPr="00695770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lang w:val="en-US" w:eastAsia="en-US"/>
        </w:rPr>
      </w:pPr>
      <w:r w:rsidRPr="00695770">
        <w:rPr>
          <w:rFonts w:ascii="Angsana New" w:hAnsi="Angsana New"/>
          <w:color w:val="FF0000"/>
          <w:sz w:val="32"/>
          <w:szCs w:val="32"/>
        </w:rPr>
        <w:fldChar w:fldCharType="begin"/>
      </w:r>
      <w:r w:rsidRPr="00695770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695770">
        <w:rPr>
          <w:rFonts w:ascii="Angsana New" w:hAnsi="Angsana New"/>
          <w:color w:val="FF0000"/>
          <w:sz w:val="32"/>
          <w:szCs w:val="32"/>
        </w:rPr>
        <w:fldChar w:fldCharType="end"/>
      </w:r>
      <w:r w:rsidRPr="00695770">
        <w:rPr>
          <w:rFonts w:ascii="Angsana New" w:hAnsi="Angsana New"/>
          <w:color w:val="FF0000"/>
          <w:sz w:val="32"/>
          <w:szCs w:val="32"/>
        </w:rPr>
        <w:fldChar w:fldCharType="begin"/>
      </w:r>
      <w:r w:rsidRPr="00695770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695770">
        <w:rPr>
          <w:rFonts w:ascii="Angsana New" w:hAnsi="Angsana New"/>
          <w:color w:val="FF0000"/>
          <w:sz w:val="32"/>
          <w:szCs w:val="32"/>
        </w:rPr>
        <w:fldChar w:fldCharType="end"/>
      </w:r>
    </w:p>
    <w:sectPr w:rsidR="00767CDA" w:rsidRPr="00695770" w:rsidSect="00A421D1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008D9" w14:textId="77777777" w:rsidR="00376324" w:rsidRDefault="00376324">
      <w:r>
        <w:separator/>
      </w:r>
    </w:p>
  </w:endnote>
  <w:endnote w:type="continuationSeparator" w:id="0">
    <w:p w14:paraId="28D1D454" w14:textId="77777777" w:rsidR="00376324" w:rsidRDefault="0037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BA77" w14:textId="77777777" w:rsidR="00F73B45" w:rsidRDefault="00F73B45" w:rsidP="006B6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B55D3" w14:textId="77777777" w:rsidR="00F73B45" w:rsidRDefault="00F73B45" w:rsidP="00A421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381B9" w14:textId="77777777" w:rsidR="00F73B45" w:rsidRDefault="00F73B45" w:rsidP="00A421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F8A00" w14:textId="77777777" w:rsidR="00376324" w:rsidRDefault="00376324">
      <w:r>
        <w:separator/>
      </w:r>
    </w:p>
  </w:footnote>
  <w:footnote w:type="continuationSeparator" w:id="0">
    <w:p w14:paraId="43E38565" w14:textId="77777777" w:rsidR="00376324" w:rsidRDefault="00376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914C" w14:textId="77777777" w:rsidR="00F73B45" w:rsidRDefault="00F73B45" w:rsidP="00BC4B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1C045F" w14:textId="77777777" w:rsidR="00F73B45" w:rsidRDefault="00F73B45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18636" w14:textId="77777777" w:rsidR="00F73B45" w:rsidRPr="005B6EBA" w:rsidRDefault="00F73B45" w:rsidP="005B6EBA">
    <w:pPr>
      <w:pStyle w:val="Header"/>
      <w:framePr w:w="376" w:wrap="around" w:vAnchor="text" w:hAnchor="page" w:x="10081" w:y="1"/>
      <w:jc w:val="right"/>
      <w:rPr>
        <w:rStyle w:val="PageNumber"/>
        <w:rFonts w:ascii="Angsana New" w:hAnsi="Angsana New"/>
        <w:sz w:val="32"/>
        <w:szCs w:val="32"/>
      </w:rPr>
    </w:pPr>
    <w:r w:rsidRPr="005B6EB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B6EB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1E514C">
      <w:rPr>
        <w:rStyle w:val="PageNumber"/>
        <w:rFonts w:ascii="Angsana New" w:hAnsi="Angsana New"/>
        <w:noProof/>
        <w:sz w:val="32"/>
        <w:szCs w:val="32"/>
        <w:cs/>
      </w:rPr>
      <w:t>17</w: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3A1677E5" w14:textId="77777777" w:rsidR="00F73B45" w:rsidRDefault="00F73B45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6B8"/>
    <w:rsid w:val="00002BEF"/>
    <w:rsid w:val="0002308C"/>
    <w:rsid w:val="0004712F"/>
    <w:rsid w:val="00055CFF"/>
    <w:rsid w:val="000876A2"/>
    <w:rsid w:val="000B5AF2"/>
    <w:rsid w:val="000D3817"/>
    <w:rsid w:val="001E1464"/>
    <w:rsid w:val="001E514C"/>
    <w:rsid w:val="0024502F"/>
    <w:rsid w:val="002912B8"/>
    <w:rsid w:val="002E0842"/>
    <w:rsid w:val="0036760B"/>
    <w:rsid w:val="00376324"/>
    <w:rsid w:val="003C14AD"/>
    <w:rsid w:val="003D1087"/>
    <w:rsid w:val="00457C4F"/>
    <w:rsid w:val="00470E30"/>
    <w:rsid w:val="004906B8"/>
    <w:rsid w:val="004942AE"/>
    <w:rsid w:val="0049557F"/>
    <w:rsid w:val="004A3E8B"/>
    <w:rsid w:val="004D1FA6"/>
    <w:rsid w:val="004E27DD"/>
    <w:rsid w:val="00516DDB"/>
    <w:rsid w:val="005314A5"/>
    <w:rsid w:val="005B6EBA"/>
    <w:rsid w:val="005B70B7"/>
    <w:rsid w:val="006347BA"/>
    <w:rsid w:val="00695770"/>
    <w:rsid w:val="006B2618"/>
    <w:rsid w:val="006B64E3"/>
    <w:rsid w:val="006E1ED1"/>
    <w:rsid w:val="00702122"/>
    <w:rsid w:val="00767CDA"/>
    <w:rsid w:val="007F3E73"/>
    <w:rsid w:val="00960EBC"/>
    <w:rsid w:val="009700B8"/>
    <w:rsid w:val="00A421D1"/>
    <w:rsid w:val="00AE07D0"/>
    <w:rsid w:val="00B22C1D"/>
    <w:rsid w:val="00B9684F"/>
    <w:rsid w:val="00BA66BD"/>
    <w:rsid w:val="00BC4BD5"/>
    <w:rsid w:val="00BF4BCF"/>
    <w:rsid w:val="00D61AC1"/>
    <w:rsid w:val="00D659A9"/>
    <w:rsid w:val="00D97250"/>
    <w:rsid w:val="00DE40E8"/>
    <w:rsid w:val="00E3593D"/>
    <w:rsid w:val="00E44BAC"/>
    <w:rsid w:val="00F23568"/>
    <w:rsid w:val="00F4423A"/>
    <w:rsid w:val="00F73B45"/>
    <w:rsid w:val="00FF560F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8EDCB"/>
  <w15:chartTrackingRefBased/>
  <w15:docId w15:val="{4929F69D-C3AE-694C-8F14-B7217C4C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rFonts w:ascii="Angsana New" w:eastAsia="Cordia New" w:hAnsi="Angsana New"/>
      <w:b/>
      <w:bCs/>
      <w:sz w:val="32"/>
      <w:szCs w:val="32"/>
      <w:lang w:val="en-US" w:eastAsia="en-US"/>
    </w:rPr>
  </w:style>
  <w:style w:type="paragraph" w:styleId="Heading7">
    <w:name w:val="heading 7"/>
    <w:basedOn w:val="Normal"/>
    <w:next w:val="Normal"/>
    <w:qFormat/>
    <w:rsid w:val="001E514C"/>
    <w:pPr>
      <w:keepNext/>
      <w:jc w:val="center"/>
      <w:outlineLvl w:val="6"/>
    </w:pPr>
    <w:rPr>
      <w:rFonts w:ascii="AngsanaUPC" w:eastAsia="Cordia New" w:hAnsi="AngsanaUPC" w:cs="AngsanaUPC"/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  <w:rPr>
      <w:rFonts w:ascii="Angsana New" w:eastAsia="Cordia New" w:hAnsi="Angsana New"/>
      <w:sz w:val="32"/>
      <w:szCs w:val="32"/>
      <w:lang w:val="en-US" w:eastAsia="en-US"/>
    </w:r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C1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12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T12----------------------------------------------.dot</Template>
  <TotalTime>0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บรรณานุกรม</vt:lpstr>
      <vt:lpstr>บรรณานุกรม</vt:lpstr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kwanjai</dc:creator>
  <cp:keywords/>
  <dc:description/>
  <cp:lastModifiedBy>ขวัญฤทัย ครองยุติ</cp:lastModifiedBy>
  <cp:revision>2</cp:revision>
  <cp:lastPrinted>2011-01-06T06:36:00Z</cp:lastPrinted>
  <dcterms:created xsi:type="dcterms:W3CDTF">2025-12-01T03:19:00Z</dcterms:created>
  <dcterms:modified xsi:type="dcterms:W3CDTF">2025-12-01T03:19:00Z</dcterms:modified>
</cp:coreProperties>
</file>